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ABF0" w14:textId="77777777" w:rsidR="00F72AB4" w:rsidRPr="003E4449" w:rsidRDefault="00F72AB4" w:rsidP="00CC6F83">
      <w:pPr>
        <w:pStyle w:val="berschrift1"/>
        <w:rPr>
          <w:rFonts w:cs="Arial"/>
        </w:rPr>
      </w:pPr>
      <w:r>
        <w:t>Modelo 1 – Modelo funcional / energía solar</w:t>
      </w:r>
    </w:p>
    <w:p w14:paraId="26A7CF23" w14:textId="77777777" w:rsidR="00F72AB4" w:rsidRPr="003E4449" w:rsidRDefault="00F72AB4" w:rsidP="00CC6F83">
      <w:pPr>
        <w:pStyle w:val="Autor"/>
        <w:spacing w:after="0"/>
        <w:rPr>
          <w:rFonts w:cs="Arial"/>
        </w:rPr>
      </w:pPr>
      <w:proofErr w:type="spellStart"/>
      <w:r>
        <w:t>Joerg</w:t>
      </w:r>
      <w:proofErr w:type="spellEnd"/>
      <w:r>
        <w:t xml:space="preserve"> Torkler</w:t>
      </w:r>
    </w:p>
    <w:p w14:paraId="0EC226FE" w14:textId="77777777" w:rsidR="00F72AB4" w:rsidRPr="003E4449" w:rsidRDefault="00F72AB4" w:rsidP="00CC6F83">
      <w:pPr>
        <w:pStyle w:val="berschrift2"/>
        <w:rPr>
          <w:rFonts w:cs="Arial"/>
        </w:rPr>
      </w:pPr>
      <w:r>
        <w:t>Tema</w:t>
      </w:r>
    </w:p>
    <w:p w14:paraId="495E975E" w14:textId="77777777" w:rsidR="00F72AB4" w:rsidRPr="003E4449" w:rsidRDefault="00F72AB4" w:rsidP="00E96821">
      <w:pPr>
        <w:rPr>
          <w:rFonts w:ascii="Arial" w:hAnsi="Arial" w:cs="Arial"/>
        </w:rPr>
      </w:pPr>
      <w:r>
        <w:rPr>
          <w:rFonts w:ascii="Arial" w:hAnsi="Arial"/>
        </w:rPr>
        <w:t>Estudiaremos la energía solar por medio de un modelo funcional sobre energía fotovoltaica y aprenderemos investigando acerca de una forma alternativa de energía para generar energía en el contexto de las energías renovables.</w:t>
      </w:r>
    </w:p>
    <w:p w14:paraId="4CE1DAB9" w14:textId="77777777" w:rsidR="00F72AB4" w:rsidRPr="003E4449" w:rsidRDefault="00F72AB4" w:rsidP="00CC6F83">
      <w:pPr>
        <w:pStyle w:val="berschrift2"/>
        <w:rPr>
          <w:rFonts w:cs="Arial"/>
        </w:rPr>
      </w:pPr>
      <w:r>
        <w:t>Objetivo de aprendizaje</w:t>
      </w:r>
    </w:p>
    <w:p w14:paraId="0F90C26D" w14:textId="77777777" w:rsidR="00F72AB4" w:rsidRDefault="00880045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Producción de energía a partir de energías renovables. De energía radiante (energía solar) a energía eléctrica (corriente).</w:t>
      </w:r>
    </w:p>
    <w:p w14:paraId="3F7F938F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Factores que influyen en la generación solar de electricidad.</w:t>
      </w:r>
    </w:p>
    <w:p w14:paraId="1C4CA520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Optimización de sistemas de energía solar.</w:t>
      </w:r>
    </w:p>
    <w:p w14:paraId="43677DBD" w14:textId="77777777" w:rsidR="00B45A44" w:rsidRDefault="00B45A44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La energía solar es corriente continua.</w:t>
      </w:r>
    </w:p>
    <w:p w14:paraId="744F8F94" w14:textId="77777777" w:rsidR="00330940" w:rsidRPr="003E4449" w:rsidRDefault="00330940" w:rsidP="00330940">
      <w:pPr>
        <w:pStyle w:val="berschrift2"/>
        <w:rPr>
          <w:rFonts w:cs="Arial"/>
        </w:rPr>
      </w:pPr>
      <w:r>
        <w:t>Conocimientos previos</w:t>
      </w:r>
    </w:p>
    <w:p w14:paraId="2B440B64" w14:textId="77777777" w:rsidR="00F72AB4" w:rsidRPr="00330940" w:rsidRDefault="00330940" w:rsidP="00330940">
      <w:pPr>
        <w:pStyle w:val="berschrift2"/>
        <w:numPr>
          <w:ilvl w:val="0"/>
          <w:numId w:val="39"/>
        </w:numPr>
        <w:rPr>
          <w:rFonts w:cs="Arial"/>
          <w:bCs w:val="0"/>
          <w:sz w:val="24"/>
          <w:szCs w:val="20"/>
        </w:rPr>
      </w:pPr>
      <w:r>
        <w:rPr>
          <w:bCs w:val="0"/>
          <w:sz w:val="24"/>
          <w:szCs w:val="20"/>
        </w:rPr>
        <w:t>Circuito eléctrico</w:t>
      </w:r>
    </w:p>
    <w:p w14:paraId="6C75C115" w14:textId="77777777" w:rsidR="00F72AB4" w:rsidRDefault="00330940" w:rsidP="00CC6F83">
      <w:pPr>
        <w:rPr>
          <w:rFonts w:ascii="Arial" w:hAnsi="Arial" w:cs="Arial"/>
        </w:rPr>
      </w:pPr>
      <w:r>
        <w:rPr>
          <w:rFonts w:ascii="Arial" w:hAnsi="Arial"/>
        </w:rPr>
        <w:t>45 minutos.</w:t>
      </w:r>
    </w:p>
    <w:sectPr w:rsidR="00F72AB4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1B720" w14:textId="77777777" w:rsidR="00F72AB4" w:rsidRDefault="00F72AB4">
      <w:r>
        <w:separator/>
      </w:r>
    </w:p>
  </w:endnote>
  <w:endnote w:type="continuationSeparator" w:id="0">
    <w:p w14:paraId="180C016B" w14:textId="77777777" w:rsidR="00F72AB4" w:rsidRDefault="00F7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759D8" w14:textId="77777777" w:rsidR="00F72AB4" w:rsidRDefault="008F1FB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DC63F" w14:textId="77777777" w:rsidR="00F72AB4" w:rsidRDefault="00F72AB4">
    <w:pPr>
      <w:pStyle w:val="Fuzeile"/>
    </w:pPr>
    <w:r>
      <w:tab/>
    </w:r>
    <w:r>
      <w:tab/>
    </w:r>
    <w:r w:rsidR="008F1FB6">
      <w:fldChar w:fldCharType="begin"/>
    </w:r>
    <w:r w:rsidR="008F1FB6">
      <w:instrText>PAGE   \* MERGEFORMAT</w:instrText>
    </w:r>
    <w:r w:rsidR="008F1FB6">
      <w:fldChar w:fldCharType="separate"/>
    </w:r>
    <w:r w:rsidR="005379F1">
      <w:t>1</w:t>
    </w:r>
    <w:r w:rsidR="008F1FB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E67C1" w14:textId="77777777" w:rsidR="00F72AB4" w:rsidRDefault="00F72AB4">
      <w:r>
        <w:separator/>
      </w:r>
    </w:p>
  </w:footnote>
  <w:footnote w:type="continuationSeparator" w:id="0">
    <w:p w14:paraId="603A5728" w14:textId="77777777" w:rsidR="00F72AB4" w:rsidRDefault="00F7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D7C3B" w14:textId="1FD8F9AD" w:rsidR="00F72AB4" w:rsidRDefault="00F72AB4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 w:rsidR="00E456DE">
      <w:rPr>
        <w:noProof/>
      </w:rPr>
      <w:drawing>
        <wp:inline distT="0" distB="0" distL="0" distR="0" wp14:anchorId="12DB86B1" wp14:editId="75538317">
          <wp:extent cx="2581275" cy="428625"/>
          <wp:effectExtent l="0" t="0" r="0" b="0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1E092" w14:textId="5AF2856F" w:rsidR="00497D81" w:rsidRDefault="00497D81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3F13D10" wp14:editId="1B65E11A">
          <wp:simplePos x="0" y="0"/>
          <wp:positionH relativeFrom="margin">
            <wp:align>right</wp:align>
          </wp:positionH>
          <wp:positionV relativeFrom="paragraph">
            <wp:posOffset>60960</wp:posOffset>
          </wp:positionV>
          <wp:extent cx="685800" cy="68580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ACADF9D" wp14:editId="2F1ABAC7">
          <wp:simplePos x="0" y="0"/>
          <wp:positionH relativeFrom="margin">
            <wp:align>center</wp:align>
          </wp:positionH>
          <wp:positionV relativeFrom="paragraph">
            <wp:posOffset>90170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3B238E" w14:textId="0CC0C92D" w:rsidR="00F72AB4" w:rsidRDefault="005379F1">
    <w:pPr>
      <w:pStyle w:val="Kopfzeile"/>
    </w:pPr>
    <w:r>
      <w:t>Material didáctico de energía solar – Education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91FE8"/>
    <w:multiLevelType w:val="hybridMultilevel"/>
    <w:tmpl w:val="61EAE0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2510118">
    <w:abstractNumId w:val="23"/>
  </w:num>
  <w:num w:numId="2" w16cid:durableId="1294289097">
    <w:abstractNumId w:val="10"/>
  </w:num>
  <w:num w:numId="3" w16cid:durableId="150339844">
    <w:abstractNumId w:val="10"/>
  </w:num>
  <w:num w:numId="4" w16cid:durableId="149176117">
    <w:abstractNumId w:val="10"/>
  </w:num>
  <w:num w:numId="5" w16cid:durableId="643237361">
    <w:abstractNumId w:val="10"/>
  </w:num>
  <w:num w:numId="6" w16cid:durableId="1854147037">
    <w:abstractNumId w:val="10"/>
  </w:num>
  <w:num w:numId="7" w16cid:durableId="533346500">
    <w:abstractNumId w:val="10"/>
  </w:num>
  <w:num w:numId="8" w16cid:durableId="1733697414">
    <w:abstractNumId w:val="10"/>
  </w:num>
  <w:num w:numId="9" w16cid:durableId="828403831">
    <w:abstractNumId w:val="10"/>
  </w:num>
  <w:num w:numId="10" w16cid:durableId="1874534037">
    <w:abstractNumId w:val="10"/>
  </w:num>
  <w:num w:numId="11" w16cid:durableId="1429892135">
    <w:abstractNumId w:val="13"/>
  </w:num>
  <w:num w:numId="12" w16cid:durableId="2102749130">
    <w:abstractNumId w:val="27"/>
  </w:num>
  <w:num w:numId="13" w16cid:durableId="1480807327">
    <w:abstractNumId w:val="12"/>
  </w:num>
  <w:num w:numId="14" w16cid:durableId="774595418">
    <w:abstractNumId w:val="30"/>
  </w:num>
  <w:num w:numId="15" w16cid:durableId="50151486">
    <w:abstractNumId w:val="17"/>
  </w:num>
  <w:num w:numId="16" w16cid:durableId="847867502">
    <w:abstractNumId w:val="14"/>
  </w:num>
  <w:num w:numId="17" w16cid:durableId="1790199745">
    <w:abstractNumId w:val="15"/>
  </w:num>
  <w:num w:numId="18" w16cid:durableId="348261398">
    <w:abstractNumId w:val="18"/>
  </w:num>
  <w:num w:numId="19" w16cid:durableId="420221562">
    <w:abstractNumId w:val="29"/>
  </w:num>
  <w:num w:numId="20" w16cid:durableId="1117217044">
    <w:abstractNumId w:val="26"/>
  </w:num>
  <w:num w:numId="21" w16cid:durableId="1055667922">
    <w:abstractNumId w:val="25"/>
  </w:num>
  <w:num w:numId="22" w16cid:durableId="1217354601">
    <w:abstractNumId w:val="20"/>
  </w:num>
  <w:num w:numId="23" w16cid:durableId="1848058247">
    <w:abstractNumId w:val="22"/>
  </w:num>
  <w:num w:numId="24" w16cid:durableId="2013409384">
    <w:abstractNumId w:val="21"/>
  </w:num>
  <w:num w:numId="25" w16cid:durableId="474680536">
    <w:abstractNumId w:val="24"/>
  </w:num>
  <w:num w:numId="26" w16cid:durableId="215705694">
    <w:abstractNumId w:val="28"/>
  </w:num>
  <w:num w:numId="27" w16cid:durableId="1424839003">
    <w:abstractNumId w:val="9"/>
  </w:num>
  <w:num w:numId="28" w16cid:durableId="759326207">
    <w:abstractNumId w:val="7"/>
  </w:num>
  <w:num w:numId="29" w16cid:durableId="1130588514">
    <w:abstractNumId w:val="6"/>
  </w:num>
  <w:num w:numId="30" w16cid:durableId="2005084709">
    <w:abstractNumId w:val="5"/>
  </w:num>
  <w:num w:numId="31" w16cid:durableId="1093891312">
    <w:abstractNumId w:val="4"/>
  </w:num>
  <w:num w:numId="32" w16cid:durableId="1302491762">
    <w:abstractNumId w:val="8"/>
  </w:num>
  <w:num w:numId="33" w16cid:durableId="376323674">
    <w:abstractNumId w:val="3"/>
  </w:num>
  <w:num w:numId="34" w16cid:durableId="1210339740">
    <w:abstractNumId w:val="2"/>
  </w:num>
  <w:num w:numId="35" w16cid:durableId="917715930">
    <w:abstractNumId w:val="1"/>
  </w:num>
  <w:num w:numId="36" w16cid:durableId="1739861279">
    <w:abstractNumId w:val="0"/>
  </w:num>
  <w:num w:numId="37" w16cid:durableId="1710915032">
    <w:abstractNumId w:val="11"/>
  </w:num>
  <w:num w:numId="38" w16cid:durableId="39719051">
    <w:abstractNumId w:val="19"/>
  </w:num>
  <w:num w:numId="39" w16cid:durableId="1636986786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C6805"/>
    <w:rsid w:val="000D0BC4"/>
    <w:rsid w:val="000D3717"/>
    <w:rsid w:val="000D5F1C"/>
    <w:rsid w:val="000D7297"/>
    <w:rsid w:val="000E3792"/>
    <w:rsid w:val="000F05B0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27E9"/>
    <w:rsid w:val="00190988"/>
    <w:rsid w:val="0019251C"/>
    <w:rsid w:val="001A3CEB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1E66"/>
    <w:rsid w:val="00217A7E"/>
    <w:rsid w:val="00222B02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A22E6"/>
    <w:rsid w:val="002A5084"/>
    <w:rsid w:val="002A69BD"/>
    <w:rsid w:val="002B399F"/>
    <w:rsid w:val="002D2988"/>
    <w:rsid w:val="002D3AB9"/>
    <w:rsid w:val="002D3EE9"/>
    <w:rsid w:val="002E1AAA"/>
    <w:rsid w:val="002E4810"/>
    <w:rsid w:val="002E78C1"/>
    <w:rsid w:val="002F099E"/>
    <w:rsid w:val="003024E6"/>
    <w:rsid w:val="0030271F"/>
    <w:rsid w:val="00302C0E"/>
    <w:rsid w:val="00303E72"/>
    <w:rsid w:val="003100A9"/>
    <w:rsid w:val="00311190"/>
    <w:rsid w:val="00312634"/>
    <w:rsid w:val="00314D71"/>
    <w:rsid w:val="003157E0"/>
    <w:rsid w:val="00323B3E"/>
    <w:rsid w:val="00323D2C"/>
    <w:rsid w:val="00324184"/>
    <w:rsid w:val="00330940"/>
    <w:rsid w:val="00341FA6"/>
    <w:rsid w:val="00342916"/>
    <w:rsid w:val="00344863"/>
    <w:rsid w:val="0035076B"/>
    <w:rsid w:val="0035785D"/>
    <w:rsid w:val="003612D5"/>
    <w:rsid w:val="0036332F"/>
    <w:rsid w:val="00363EE2"/>
    <w:rsid w:val="0037140D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3E2D"/>
    <w:rsid w:val="00455455"/>
    <w:rsid w:val="00461533"/>
    <w:rsid w:val="00472E75"/>
    <w:rsid w:val="00476D4B"/>
    <w:rsid w:val="00482CE6"/>
    <w:rsid w:val="00497D81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0A10"/>
    <w:rsid w:val="004E1E5F"/>
    <w:rsid w:val="004F6D89"/>
    <w:rsid w:val="004F7A0B"/>
    <w:rsid w:val="00514710"/>
    <w:rsid w:val="0052305F"/>
    <w:rsid w:val="005379F1"/>
    <w:rsid w:val="00537DF8"/>
    <w:rsid w:val="00540A33"/>
    <w:rsid w:val="00543BE7"/>
    <w:rsid w:val="005450E2"/>
    <w:rsid w:val="00573ACB"/>
    <w:rsid w:val="00576668"/>
    <w:rsid w:val="00576FFE"/>
    <w:rsid w:val="005771A4"/>
    <w:rsid w:val="005773E2"/>
    <w:rsid w:val="00577677"/>
    <w:rsid w:val="00591572"/>
    <w:rsid w:val="005940DF"/>
    <w:rsid w:val="00595245"/>
    <w:rsid w:val="005A49AD"/>
    <w:rsid w:val="005D2CD9"/>
    <w:rsid w:val="005E201E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A719D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C6701"/>
    <w:rsid w:val="007E05F7"/>
    <w:rsid w:val="007E1484"/>
    <w:rsid w:val="007E17DD"/>
    <w:rsid w:val="007E67C9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0045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1FB6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862C8"/>
    <w:rsid w:val="00A90946"/>
    <w:rsid w:val="00A96FF5"/>
    <w:rsid w:val="00AA1A82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5A44"/>
    <w:rsid w:val="00B4646E"/>
    <w:rsid w:val="00B479B8"/>
    <w:rsid w:val="00B47FAB"/>
    <w:rsid w:val="00B501D5"/>
    <w:rsid w:val="00B50EDC"/>
    <w:rsid w:val="00B51A52"/>
    <w:rsid w:val="00B53E55"/>
    <w:rsid w:val="00B57351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F56BF"/>
    <w:rsid w:val="00BF665D"/>
    <w:rsid w:val="00C1655E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CF65E9"/>
    <w:rsid w:val="00D116F8"/>
    <w:rsid w:val="00D247B8"/>
    <w:rsid w:val="00D347CE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456DE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4AB2"/>
    <w:rsid w:val="00F96926"/>
    <w:rsid w:val="00F97BB5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6BE1464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E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C2C0AC-D943-48E0-8AAA-72E2CFD21B32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24861AAF-2155-4ABB-8AFD-653D5A229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7B7261-8850-499C-9536-EAFAA23D41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Modell 1 – Handgenerator / Muskelkraft</vt:lpstr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1 – Generador manual / fuerza muscular</dc:title>
  <dc:subject/>
  <dc:creator>JT</dc:creator>
  <cp:keywords/>
  <dc:description/>
  <cp:lastModifiedBy>Reich, Jasmin</cp:lastModifiedBy>
  <cp:revision>4</cp:revision>
  <cp:lastPrinted>2020-09-13T13:44:00Z</cp:lastPrinted>
  <dcterms:created xsi:type="dcterms:W3CDTF">2021-02-24T21:02:00Z</dcterms:created>
  <dcterms:modified xsi:type="dcterms:W3CDTF">2023-03-31T10:08:00Z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